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BA484" w14:textId="3ED7C267" w:rsidR="00BA00AB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TOMLYN</w:t>
      </w:r>
      <w:r>
        <w:rPr>
          <w:rFonts w:ascii="Times New Roman" w:hAnsi="Times New Roman" w:cs="Times New Roman"/>
          <w:sz w:val="24"/>
          <w:szCs w:val="24"/>
        </w:rPr>
        <w:t xml:space="preserve">      (fl.1498)</w:t>
      </w:r>
    </w:p>
    <w:p w14:paraId="7649B145" w14:textId="3C7BA977" w:rsid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Master of the Hospital of St.John.</w:t>
      </w:r>
    </w:p>
    <w:p w14:paraId="6F210AB3" w14:textId="61A47860" w:rsid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AAE4BF" w14:textId="2016667B" w:rsid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66302A" w14:textId="173E4E6A" w:rsid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He became Master.</w:t>
      </w:r>
    </w:p>
    <w:p w14:paraId="4C530250" w14:textId="440EC4E6" w:rsid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p.24</w:t>
      </w:r>
      <w:r>
        <w:rPr>
          <w:rFonts w:ascii="Times New Roman" w:hAnsi="Times New Roman" w:cs="Times New Roman"/>
          <w:sz w:val="24"/>
          <w:szCs w:val="24"/>
        </w:rPr>
        <w:t>8)</w:t>
      </w:r>
    </w:p>
    <w:p w14:paraId="05A47537" w14:textId="1131614D" w:rsid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6E81CB" w14:textId="607612C6" w:rsid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BB2174" w14:textId="21FF2BB8" w:rsid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3CFDBF" w14:textId="03A98011" w:rsidR="00AC42DF" w:rsidRPr="00AC42DF" w:rsidRDefault="00AC42D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AC42DF" w:rsidRPr="00AC42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07009" w14:textId="77777777" w:rsidR="00AC42DF" w:rsidRDefault="00AC42DF" w:rsidP="009139A6">
      <w:r>
        <w:separator/>
      </w:r>
    </w:p>
  </w:endnote>
  <w:endnote w:type="continuationSeparator" w:id="0">
    <w:p w14:paraId="4C0CA323" w14:textId="77777777" w:rsidR="00AC42DF" w:rsidRDefault="00AC42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9D7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2B4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76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32B28" w14:textId="77777777" w:rsidR="00AC42DF" w:rsidRDefault="00AC42DF" w:rsidP="009139A6">
      <w:r>
        <w:separator/>
      </w:r>
    </w:p>
  </w:footnote>
  <w:footnote w:type="continuationSeparator" w:id="0">
    <w:p w14:paraId="14B6EBCA" w14:textId="77777777" w:rsidR="00AC42DF" w:rsidRDefault="00AC42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36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C9C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48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2DF"/>
    <w:rsid w:val="000666E0"/>
    <w:rsid w:val="002510B7"/>
    <w:rsid w:val="005C130B"/>
    <w:rsid w:val="00826F5C"/>
    <w:rsid w:val="009139A6"/>
    <w:rsid w:val="009448BB"/>
    <w:rsid w:val="00A3176C"/>
    <w:rsid w:val="00AC42DF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2C918"/>
  <w15:chartTrackingRefBased/>
  <w15:docId w15:val="{BB424B1E-7DE3-437C-87BE-2DF17677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2021-11-28T19:14:00Z</dcterms:created>
  <dcterms:modified xsi:type="dcterms:W3CDTF">2021-11-28T19:16:00Z</dcterms:modified>
</cp:coreProperties>
</file>